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3E9" w:rsidRDefault="00BA63E9" w:rsidP="00BA63E9">
      <w:pPr>
        <w:pStyle w:val="NoSpacing"/>
      </w:pPr>
      <w:r>
        <w:rPr>
          <w:u w:val="single"/>
        </w:rPr>
        <w:t>John WARDE</w:t>
      </w:r>
      <w:r w:rsidR="0078008B">
        <w:rPr>
          <w:u w:val="single"/>
        </w:rPr>
        <w:t xml:space="preserve"> (</w:t>
      </w:r>
      <w:proofErr w:type="gramStart"/>
      <w:r w:rsidR="0078008B">
        <w:rPr>
          <w:u w:val="single"/>
        </w:rPr>
        <w:t>WARD)</w:t>
      </w:r>
      <w:r w:rsidR="001E3ADC">
        <w:t xml:space="preserve">   </w:t>
      </w:r>
      <w:proofErr w:type="gramEnd"/>
      <w:r w:rsidR="001E3ADC">
        <w:t xml:space="preserve">    (fl.1425-32)</w:t>
      </w:r>
    </w:p>
    <w:p w:rsidR="00BA63E9" w:rsidRDefault="00BA63E9" w:rsidP="00BA63E9">
      <w:pPr>
        <w:pStyle w:val="NoSpacing"/>
      </w:pPr>
      <w:r>
        <w:t>of the diocese of Exeter.</w:t>
      </w:r>
    </w:p>
    <w:p w:rsidR="00BA63E9" w:rsidRDefault="00BA63E9" w:rsidP="00BA63E9">
      <w:pPr>
        <w:pStyle w:val="NoSpacing"/>
      </w:pPr>
    </w:p>
    <w:p w:rsidR="00BA63E9" w:rsidRDefault="00BA63E9" w:rsidP="00BA63E9">
      <w:pPr>
        <w:pStyle w:val="NoSpacing"/>
      </w:pPr>
    </w:p>
    <w:p w:rsidR="001E3ADC" w:rsidRDefault="001E3ADC" w:rsidP="001E3ADC">
      <w:pPr>
        <w:pStyle w:val="NoSpacing"/>
      </w:pPr>
      <w:r>
        <w:t>25 Feb.1425</w:t>
      </w:r>
      <w:r>
        <w:tab/>
        <w:t xml:space="preserve">He was ordained to his first tonsure in Ottery </w:t>
      </w:r>
      <w:proofErr w:type="spellStart"/>
      <w:proofErr w:type="gramStart"/>
      <w:r>
        <w:t>St.Mary</w:t>
      </w:r>
      <w:proofErr w:type="spellEnd"/>
      <w:proofErr w:type="gramEnd"/>
      <w:r>
        <w:t>, Devon.</w:t>
      </w:r>
    </w:p>
    <w:p w:rsidR="001E3ADC" w:rsidRDefault="001E3ADC" w:rsidP="001E3ADC">
      <w:pPr>
        <w:pStyle w:val="NoSpacing"/>
      </w:pPr>
      <w:r>
        <w:tab/>
      </w:r>
      <w:r>
        <w:tab/>
        <w:t>(“Register of Edmund Lacy, Bishop of Exeter 1420-55 vol.4 p.92)</w:t>
      </w:r>
    </w:p>
    <w:p w:rsidR="00BA63E9" w:rsidRDefault="00BA63E9" w:rsidP="00BA63E9">
      <w:pPr>
        <w:pStyle w:val="NoSpacing"/>
      </w:pPr>
      <w:r>
        <w:t>11 Mar.1430</w:t>
      </w:r>
      <w:r>
        <w:tab/>
        <w:t>He was ordained acolyte in the chapel within the manor of Crediton, Devon.</w:t>
      </w:r>
    </w:p>
    <w:p w:rsidR="00BA63E9" w:rsidRDefault="00BA63E9" w:rsidP="00BA63E9">
      <w:pPr>
        <w:pStyle w:val="NoSpacing"/>
      </w:pPr>
      <w:r>
        <w:tab/>
      </w:r>
      <w:r>
        <w:tab/>
        <w:t>(“Register of Edmund Lacy, Bishop of Exeter 1420-</w:t>
      </w:r>
      <w:proofErr w:type="gramStart"/>
      <w:r>
        <w:t>55”part</w:t>
      </w:r>
      <w:proofErr w:type="gramEnd"/>
      <w:r>
        <w:t xml:space="preserve"> 4 p.130)</w:t>
      </w:r>
    </w:p>
    <w:p w:rsidR="0078008B" w:rsidRDefault="0078008B" w:rsidP="0078008B">
      <w:pPr>
        <w:pStyle w:val="NoSpacing"/>
      </w:pPr>
      <w:r>
        <w:t xml:space="preserve">  5 Apr.1432</w:t>
      </w:r>
      <w:r>
        <w:tab/>
        <w:t xml:space="preserve">He was ordained subdeacon in the chapel of </w:t>
      </w:r>
      <w:proofErr w:type="spellStart"/>
      <w:proofErr w:type="gramStart"/>
      <w:r>
        <w:t>St.Gabriel</w:t>
      </w:r>
      <w:proofErr w:type="spellEnd"/>
      <w:proofErr w:type="gramEnd"/>
      <w:r>
        <w:t xml:space="preserve"> of </w:t>
      </w:r>
      <w:proofErr w:type="spellStart"/>
      <w:r>
        <w:t>Clyst</w:t>
      </w:r>
      <w:proofErr w:type="spellEnd"/>
      <w:r>
        <w:t xml:space="preserve"> by the </w:t>
      </w:r>
    </w:p>
    <w:p w:rsidR="0078008B" w:rsidRDefault="0078008B" w:rsidP="0078008B">
      <w:pPr>
        <w:pStyle w:val="NoSpacing"/>
      </w:pPr>
      <w:r>
        <w:tab/>
      </w:r>
      <w:r>
        <w:tab/>
        <w:t>Bishop.  (ibid.p.141)</w:t>
      </w:r>
    </w:p>
    <w:p w:rsidR="009419C1" w:rsidRDefault="009419C1" w:rsidP="009419C1">
      <w:pPr>
        <w:pStyle w:val="NoSpacing"/>
      </w:pPr>
      <w:r>
        <w:t>14 Jun.1432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 xml:space="preserve">, Devon, </w:t>
      </w:r>
    </w:p>
    <w:p w:rsidR="0078008B" w:rsidRDefault="009419C1" w:rsidP="00BA63E9">
      <w:pPr>
        <w:pStyle w:val="NoSpacing"/>
      </w:pPr>
      <w:r>
        <w:tab/>
      </w:r>
      <w:r>
        <w:tab/>
        <w:t>by the Bishop. (ibid. p.142)</w:t>
      </w:r>
    </w:p>
    <w:p w:rsidR="00BA63E9" w:rsidRDefault="00BA63E9" w:rsidP="00BA63E9">
      <w:pPr>
        <w:pStyle w:val="NoSpacing"/>
      </w:pPr>
    </w:p>
    <w:p w:rsidR="0078008B" w:rsidRDefault="0078008B" w:rsidP="00BA63E9">
      <w:pPr>
        <w:pStyle w:val="NoSpacing"/>
      </w:pPr>
    </w:p>
    <w:p w:rsidR="009419C1" w:rsidRDefault="009419C1" w:rsidP="00BA63E9">
      <w:pPr>
        <w:pStyle w:val="NoSpacing"/>
      </w:pPr>
      <w:r>
        <w:t>25 August 2016</w:t>
      </w:r>
    </w:p>
    <w:p w:rsidR="001E3ADC" w:rsidRPr="00BA63E9" w:rsidRDefault="001E3ADC" w:rsidP="00BA63E9">
      <w:pPr>
        <w:pStyle w:val="NoSpacing"/>
      </w:pPr>
      <w:r>
        <w:t>27 June 2017</w:t>
      </w:r>
      <w:bookmarkStart w:id="0" w:name="_GoBack"/>
      <w:bookmarkEnd w:id="0"/>
    </w:p>
    <w:sectPr w:rsidR="001E3ADC" w:rsidRPr="00BA63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3E9" w:rsidRDefault="00BA63E9" w:rsidP="00E71FC3">
      <w:pPr>
        <w:spacing w:after="0" w:line="240" w:lineRule="auto"/>
      </w:pPr>
      <w:r>
        <w:separator/>
      </w:r>
    </w:p>
  </w:endnote>
  <w:endnote w:type="continuationSeparator" w:id="0">
    <w:p w:rsidR="00BA63E9" w:rsidRDefault="00BA63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3E9" w:rsidRDefault="00BA63E9" w:rsidP="00E71FC3">
      <w:pPr>
        <w:spacing w:after="0" w:line="240" w:lineRule="auto"/>
      </w:pPr>
      <w:r>
        <w:separator/>
      </w:r>
    </w:p>
  </w:footnote>
  <w:footnote w:type="continuationSeparator" w:id="0">
    <w:p w:rsidR="00BA63E9" w:rsidRDefault="00BA63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3E9"/>
    <w:rsid w:val="001A7C09"/>
    <w:rsid w:val="001E3ADC"/>
    <w:rsid w:val="00733BE7"/>
    <w:rsid w:val="0078008B"/>
    <w:rsid w:val="009419C1"/>
    <w:rsid w:val="00AB52E8"/>
    <w:rsid w:val="00B16D3F"/>
    <w:rsid w:val="00BA63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779C8"/>
  <w15:chartTrackingRefBased/>
  <w15:docId w15:val="{774B787B-3E8C-4A35-A74D-CFC86193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2016-07-14T16:30:00Z</dcterms:created>
  <dcterms:modified xsi:type="dcterms:W3CDTF">2017-06-27T07:32:00Z</dcterms:modified>
</cp:coreProperties>
</file>